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374881" w14:textId="77777777" w:rsidR="002D08D3" w:rsidRDefault="002D08D3" w:rsidP="002D08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Edmund WARDE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1E52B8B" w14:textId="77777777" w:rsidR="002D08D3" w:rsidRDefault="002D08D3" w:rsidP="002D08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Broughton, Lincolnshire. Chaplain.</w:t>
      </w:r>
    </w:p>
    <w:p w14:paraId="2FC4538E" w14:textId="77777777" w:rsidR="002D08D3" w:rsidRDefault="002D08D3" w:rsidP="002D08D3">
      <w:pPr>
        <w:rPr>
          <w:rFonts w:ascii="Times New Roman" w:hAnsi="Times New Roman" w:cs="Times New Roman"/>
        </w:rPr>
      </w:pPr>
    </w:p>
    <w:p w14:paraId="19C6432F" w14:textId="77777777" w:rsidR="002D08D3" w:rsidRDefault="002D08D3" w:rsidP="002D08D3">
      <w:pPr>
        <w:rPr>
          <w:rFonts w:ascii="Times New Roman" w:hAnsi="Times New Roman" w:cs="Times New Roman"/>
        </w:rPr>
      </w:pPr>
    </w:p>
    <w:p w14:paraId="660C1852" w14:textId="77777777" w:rsidR="002D08D3" w:rsidRDefault="002D08D3" w:rsidP="002D08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proofErr w:type="gramStart"/>
      <w:r>
        <w:rPr>
          <w:rFonts w:ascii="Times New Roman" w:hAnsi="Times New Roman" w:cs="Times New Roman"/>
        </w:rPr>
        <w:t>Toky</w:t>
      </w:r>
      <w:proofErr w:type="spellEnd"/>
      <w:r>
        <w:rPr>
          <w:rFonts w:ascii="Times New Roman" w:hAnsi="Times New Roman" w:cs="Times New Roman"/>
        </w:rPr>
        <w:t>(</w:t>
      </w:r>
      <w:proofErr w:type="spellStart"/>
      <w:proofErr w:type="gramEnd"/>
      <w:r>
        <w:rPr>
          <w:rFonts w:ascii="Times New Roman" w:hAnsi="Times New Roman" w:cs="Times New Roman"/>
        </w:rPr>
        <w:t>q.v</w:t>
      </w:r>
      <w:proofErr w:type="spellEnd"/>
      <w:r>
        <w:rPr>
          <w:rFonts w:ascii="Times New Roman" w:hAnsi="Times New Roman" w:cs="Times New Roman"/>
        </w:rPr>
        <w:t>) brought a plaint of debt against him, Robert Trotter</w:t>
      </w:r>
    </w:p>
    <w:p w14:paraId="790DEF1B" w14:textId="77777777" w:rsidR="002D08D3" w:rsidRDefault="002D08D3" w:rsidP="002D08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Deeping St. James, Lincolnshire(q.v.) and William </w:t>
      </w:r>
      <w:proofErr w:type="spellStart"/>
      <w:r>
        <w:rPr>
          <w:rFonts w:ascii="Times New Roman" w:hAnsi="Times New Roman" w:cs="Times New Roman"/>
        </w:rPr>
        <w:t>Treweford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269ADF8A" w14:textId="77777777" w:rsidR="002D08D3" w:rsidRDefault="002D08D3" w:rsidP="002D08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St.Mary</w:t>
      </w:r>
      <w:proofErr w:type="spellEnd"/>
      <w:proofErr w:type="gramEnd"/>
      <w:r>
        <w:rPr>
          <w:rFonts w:ascii="Times New Roman" w:hAnsi="Times New Roman" w:cs="Times New Roman"/>
        </w:rPr>
        <w:t xml:space="preserve"> in the Strand, Middlesex(q.v.).</w:t>
      </w:r>
    </w:p>
    <w:p w14:paraId="1E7E6702" w14:textId="77777777" w:rsidR="002D08D3" w:rsidRDefault="002D08D3" w:rsidP="002D08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72428234" w14:textId="77777777" w:rsidR="002D08D3" w:rsidRDefault="002D08D3" w:rsidP="002D08D3">
      <w:pPr>
        <w:rPr>
          <w:rFonts w:ascii="Times New Roman" w:hAnsi="Times New Roman" w:cs="Times New Roman"/>
        </w:rPr>
      </w:pPr>
    </w:p>
    <w:p w14:paraId="7C89F3DB" w14:textId="77777777" w:rsidR="002D08D3" w:rsidRDefault="002D08D3" w:rsidP="002D08D3">
      <w:pPr>
        <w:rPr>
          <w:rFonts w:ascii="Times New Roman" w:hAnsi="Times New Roman" w:cs="Times New Roman"/>
        </w:rPr>
      </w:pPr>
    </w:p>
    <w:p w14:paraId="535D1936" w14:textId="77777777" w:rsidR="002D08D3" w:rsidRDefault="002D08D3" w:rsidP="002D08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February 2019</w:t>
      </w:r>
    </w:p>
    <w:p w14:paraId="2C5D8853" w14:textId="77777777" w:rsidR="006B2F86" w:rsidRPr="00E71FC3" w:rsidRDefault="002D08D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39EBB" w14:textId="77777777" w:rsidR="002D08D3" w:rsidRDefault="002D08D3" w:rsidP="00E71FC3">
      <w:r>
        <w:separator/>
      </w:r>
    </w:p>
  </w:endnote>
  <w:endnote w:type="continuationSeparator" w:id="0">
    <w:p w14:paraId="706E0BF5" w14:textId="77777777" w:rsidR="002D08D3" w:rsidRDefault="002D08D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92A9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393DF" w14:textId="77777777" w:rsidR="002D08D3" w:rsidRDefault="002D08D3" w:rsidP="00E71FC3">
      <w:r>
        <w:separator/>
      </w:r>
    </w:p>
  </w:footnote>
  <w:footnote w:type="continuationSeparator" w:id="0">
    <w:p w14:paraId="50538B42" w14:textId="77777777" w:rsidR="002D08D3" w:rsidRDefault="002D08D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8D3"/>
    <w:rsid w:val="001A7C09"/>
    <w:rsid w:val="002D08D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A59D7"/>
  <w15:chartTrackingRefBased/>
  <w15:docId w15:val="{B4C71454-505F-464E-91B4-63CF42E10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08D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2019-02-24T19:41:00Z</dcterms:created>
  <dcterms:modified xsi:type="dcterms:W3CDTF">2019-02-24T19:42:00Z</dcterms:modified>
</cp:coreProperties>
</file>